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DABAA">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7F363EB5">
      <w:pPr>
        <w:spacing w:after="0" w:line="160" w:lineRule="exact"/>
        <w:jc w:val="center"/>
        <w:rPr>
          <w:rFonts w:hint="default" w:ascii="Times New Roman" w:hAnsi="Times New Roman" w:eastAsia="方正楷体_GBK" w:cs="Times New Roman"/>
          <w:b/>
          <w:sz w:val="36"/>
          <w:szCs w:val="36"/>
        </w:rPr>
      </w:pPr>
    </w:p>
    <w:p w14:paraId="30502908">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145</w:t>
      </w:r>
      <w:r>
        <w:rPr>
          <w:rFonts w:hint="default" w:ascii="Times New Roman" w:hAnsi="Times New Roman" w:eastAsia="方正楷体_GBK" w:cs="Times New Roman"/>
          <w:b/>
          <w:sz w:val="36"/>
          <w:szCs w:val="36"/>
        </w:rPr>
        <w:t>号</w:t>
      </w:r>
    </w:p>
    <w:p w14:paraId="62222B7D">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5BF73B8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芭蕉村5组（原芭蕉村14组）</w:t>
      </w:r>
      <w:r>
        <w:rPr>
          <w:rFonts w:hint="default" w:ascii="Times New Roman" w:hAnsi="Times New Roman" w:eastAsia="方正仿宋_GBK" w:cs="Times New Roman"/>
          <w:sz w:val="36"/>
          <w:szCs w:val="36"/>
          <w:highlight w:val="none"/>
        </w:rPr>
        <w:t>的部分集体土地征收为国家所有。现将有关事项公告如下。</w:t>
      </w:r>
    </w:p>
    <w:p w14:paraId="5158AB0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2C1FE43A">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656055A7">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54DEDF9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08D32DD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49498978">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横庙乡芭蕉村5组（原芭蕉村14组）幅员面积97.2315亩，其中耕地82.1610亩，人口66人，人均耕地1.2449亩，拟征地10.3390亩，其中农用地10.3390亩（耕地6.5598亩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林地3.7792亩）。</w:t>
      </w:r>
    </w:p>
    <w:p w14:paraId="17BC41FC">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1DE09C10">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7978431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64D57E1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1E53D36C">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521738.65</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48474A87">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268F498F">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农用地：</w:t>
      </w:r>
      <w:r>
        <w:rPr>
          <w:rFonts w:hint="default" w:ascii="Times New Roman" w:hAnsi="Times New Roman" w:eastAsia="方正仿宋_GBK" w:cs="Times New Roman"/>
          <w:b w:val="0"/>
          <w:bCs w:val="0"/>
          <w:sz w:val="36"/>
          <w:szCs w:val="36"/>
          <w:highlight w:val="none"/>
          <w:lang w:val="en-US" w:eastAsia="zh-CN"/>
        </w:rPr>
        <w:t>10.3390亩×45000元/亩=465255.0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09BD97DF">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49447D25">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6.5598亩×1730元/亩=11348.45元</w:t>
      </w:r>
    </w:p>
    <w:p w14:paraId="3872F7EB">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16252BA8">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3A1A61BB">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6.5598</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×4000元/亩=26239.2</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74327A82">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3.7792亩×5000元/亩=18896.0</w:t>
      </w:r>
      <w:r>
        <w:rPr>
          <w:rFonts w:hint="eastAsia" w:ascii="Times New Roman" w:hAnsi="Times New Roman" w:eastAsia="方正仿宋_GBK" w:cs="Times New Roman"/>
          <w:b w:val="0"/>
          <w:bCs w:val="0"/>
          <w:sz w:val="36"/>
          <w:szCs w:val="36"/>
          <w:highlight w:val="none"/>
          <w:lang w:val="en-US" w:eastAsia="zh-CN"/>
        </w:rPr>
        <w:t>0元</w:t>
      </w:r>
    </w:p>
    <w:p w14:paraId="796AC70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45135.2</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08B0A9CB">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0D19544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5B39395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21DCF4A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6</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6D62519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405B65F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4C4FB1B6">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22B6ED67">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46FF3ACC">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583CCC7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66F0A35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6E90B5D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1E281A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44E7803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6F23880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32AA572F">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0EF2F36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42115CE"/>
    <w:rsid w:val="050F19D9"/>
    <w:rsid w:val="054773DD"/>
    <w:rsid w:val="05EF5E13"/>
    <w:rsid w:val="06400C4E"/>
    <w:rsid w:val="0721282E"/>
    <w:rsid w:val="07CC316B"/>
    <w:rsid w:val="08D21375"/>
    <w:rsid w:val="09AA4D5C"/>
    <w:rsid w:val="09B13C01"/>
    <w:rsid w:val="09C424AB"/>
    <w:rsid w:val="0A441181"/>
    <w:rsid w:val="0A74439D"/>
    <w:rsid w:val="0B1A7CC0"/>
    <w:rsid w:val="0B9B58FC"/>
    <w:rsid w:val="0D9832F6"/>
    <w:rsid w:val="0EB17FD6"/>
    <w:rsid w:val="0EE52A94"/>
    <w:rsid w:val="0F97516F"/>
    <w:rsid w:val="0FFA00C0"/>
    <w:rsid w:val="10245F64"/>
    <w:rsid w:val="104F3F68"/>
    <w:rsid w:val="11FB3474"/>
    <w:rsid w:val="122B60BE"/>
    <w:rsid w:val="126412EC"/>
    <w:rsid w:val="1457319E"/>
    <w:rsid w:val="149F6963"/>
    <w:rsid w:val="15411A14"/>
    <w:rsid w:val="15432E71"/>
    <w:rsid w:val="155B24B4"/>
    <w:rsid w:val="157A464F"/>
    <w:rsid w:val="15BC335C"/>
    <w:rsid w:val="1644374E"/>
    <w:rsid w:val="1671100B"/>
    <w:rsid w:val="16714557"/>
    <w:rsid w:val="16A940D0"/>
    <w:rsid w:val="17426EB9"/>
    <w:rsid w:val="18EC3D70"/>
    <w:rsid w:val="18F002B2"/>
    <w:rsid w:val="190518C5"/>
    <w:rsid w:val="19185393"/>
    <w:rsid w:val="193E689A"/>
    <w:rsid w:val="19743958"/>
    <w:rsid w:val="19E82D37"/>
    <w:rsid w:val="19FA0ED7"/>
    <w:rsid w:val="1A357B76"/>
    <w:rsid w:val="1ABC044C"/>
    <w:rsid w:val="1B666B5F"/>
    <w:rsid w:val="1BAC148E"/>
    <w:rsid w:val="1BBB27EF"/>
    <w:rsid w:val="1D54011B"/>
    <w:rsid w:val="1E7B720B"/>
    <w:rsid w:val="1EDD3086"/>
    <w:rsid w:val="1F5B3221"/>
    <w:rsid w:val="1FB4300E"/>
    <w:rsid w:val="1FB43F5F"/>
    <w:rsid w:val="217001E2"/>
    <w:rsid w:val="21B03DE4"/>
    <w:rsid w:val="21D265F6"/>
    <w:rsid w:val="220F3557"/>
    <w:rsid w:val="22233EEB"/>
    <w:rsid w:val="22492DAC"/>
    <w:rsid w:val="23C94632"/>
    <w:rsid w:val="23FF085B"/>
    <w:rsid w:val="24155071"/>
    <w:rsid w:val="257D0670"/>
    <w:rsid w:val="263271D5"/>
    <w:rsid w:val="265129D2"/>
    <w:rsid w:val="26BE139A"/>
    <w:rsid w:val="278B77A6"/>
    <w:rsid w:val="2858699F"/>
    <w:rsid w:val="28934F19"/>
    <w:rsid w:val="29025611"/>
    <w:rsid w:val="2A181297"/>
    <w:rsid w:val="2B596C16"/>
    <w:rsid w:val="2B8D107D"/>
    <w:rsid w:val="2D940467"/>
    <w:rsid w:val="2EBE07DF"/>
    <w:rsid w:val="2F0D7070"/>
    <w:rsid w:val="2F484DA8"/>
    <w:rsid w:val="2F563C39"/>
    <w:rsid w:val="2F804051"/>
    <w:rsid w:val="2FAA2B11"/>
    <w:rsid w:val="2FB43882"/>
    <w:rsid w:val="2FD75420"/>
    <w:rsid w:val="306F60B0"/>
    <w:rsid w:val="30C776F3"/>
    <w:rsid w:val="312B3B68"/>
    <w:rsid w:val="317E6003"/>
    <w:rsid w:val="31A4720E"/>
    <w:rsid w:val="32B2014A"/>
    <w:rsid w:val="32EE5088"/>
    <w:rsid w:val="333E5A46"/>
    <w:rsid w:val="3355548A"/>
    <w:rsid w:val="34627E5E"/>
    <w:rsid w:val="34B14942"/>
    <w:rsid w:val="34CE5EA8"/>
    <w:rsid w:val="34E56399"/>
    <w:rsid w:val="35835F6C"/>
    <w:rsid w:val="36131574"/>
    <w:rsid w:val="37686BB1"/>
    <w:rsid w:val="37E5E289"/>
    <w:rsid w:val="38340751"/>
    <w:rsid w:val="3AAB08F9"/>
    <w:rsid w:val="3AB97D70"/>
    <w:rsid w:val="3AE36B6E"/>
    <w:rsid w:val="3B8F3DBE"/>
    <w:rsid w:val="3BFD2D9D"/>
    <w:rsid w:val="3C2B1831"/>
    <w:rsid w:val="3C821522"/>
    <w:rsid w:val="3CAA75CA"/>
    <w:rsid w:val="3F1C6797"/>
    <w:rsid w:val="3FAA233D"/>
    <w:rsid w:val="405644C6"/>
    <w:rsid w:val="405801F9"/>
    <w:rsid w:val="414C7ECC"/>
    <w:rsid w:val="41E33C0D"/>
    <w:rsid w:val="42D25743"/>
    <w:rsid w:val="43790B7C"/>
    <w:rsid w:val="438020AF"/>
    <w:rsid w:val="43AF28D9"/>
    <w:rsid w:val="467D1FAA"/>
    <w:rsid w:val="469E3EE3"/>
    <w:rsid w:val="46C16C66"/>
    <w:rsid w:val="46D86E9C"/>
    <w:rsid w:val="46E33A26"/>
    <w:rsid w:val="4714321B"/>
    <w:rsid w:val="47866D43"/>
    <w:rsid w:val="47C12579"/>
    <w:rsid w:val="47F334C4"/>
    <w:rsid w:val="4821416A"/>
    <w:rsid w:val="48AB197C"/>
    <w:rsid w:val="48F84495"/>
    <w:rsid w:val="499A0C74"/>
    <w:rsid w:val="49D96075"/>
    <w:rsid w:val="4A09107A"/>
    <w:rsid w:val="4A9328FD"/>
    <w:rsid w:val="4AE973EF"/>
    <w:rsid w:val="4B1D4687"/>
    <w:rsid w:val="4B366772"/>
    <w:rsid w:val="4C9A0B2C"/>
    <w:rsid w:val="4DA143B8"/>
    <w:rsid w:val="4E803A03"/>
    <w:rsid w:val="4EAA06B0"/>
    <w:rsid w:val="4EBB34EA"/>
    <w:rsid w:val="4EDA2211"/>
    <w:rsid w:val="519F5DF6"/>
    <w:rsid w:val="528C4A2D"/>
    <w:rsid w:val="53683DC4"/>
    <w:rsid w:val="53B37937"/>
    <w:rsid w:val="53E93DE2"/>
    <w:rsid w:val="54490ABB"/>
    <w:rsid w:val="556F5D7B"/>
    <w:rsid w:val="587D7CA2"/>
    <w:rsid w:val="5882570B"/>
    <w:rsid w:val="5A3C19C4"/>
    <w:rsid w:val="5A425FE2"/>
    <w:rsid w:val="5A6461D4"/>
    <w:rsid w:val="5A671CDE"/>
    <w:rsid w:val="5B2F43FF"/>
    <w:rsid w:val="5BBE156E"/>
    <w:rsid w:val="5BFA0DFA"/>
    <w:rsid w:val="5C0C5540"/>
    <w:rsid w:val="5D410686"/>
    <w:rsid w:val="5D6E6E32"/>
    <w:rsid w:val="5E8545C5"/>
    <w:rsid w:val="5F664989"/>
    <w:rsid w:val="602A280F"/>
    <w:rsid w:val="608A3026"/>
    <w:rsid w:val="60DE47B1"/>
    <w:rsid w:val="61156D52"/>
    <w:rsid w:val="614D4787"/>
    <w:rsid w:val="61F6158E"/>
    <w:rsid w:val="63740CA9"/>
    <w:rsid w:val="63E65437"/>
    <w:rsid w:val="648179F9"/>
    <w:rsid w:val="64B15BDC"/>
    <w:rsid w:val="64B1653A"/>
    <w:rsid w:val="651A5A67"/>
    <w:rsid w:val="65CC7110"/>
    <w:rsid w:val="66E005EB"/>
    <w:rsid w:val="66FE3F14"/>
    <w:rsid w:val="67293D9C"/>
    <w:rsid w:val="675376A8"/>
    <w:rsid w:val="675608AD"/>
    <w:rsid w:val="68025902"/>
    <w:rsid w:val="68444BA9"/>
    <w:rsid w:val="685C6397"/>
    <w:rsid w:val="68865E25"/>
    <w:rsid w:val="68C83A2C"/>
    <w:rsid w:val="69300598"/>
    <w:rsid w:val="69843BD1"/>
    <w:rsid w:val="6A0942FC"/>
    <w:rsid w:val="6A7259FE"/>
    <w:rsid w:val="6A992C60"/>
    <w:rsid w:val="6B8823E8"/>
    <w:rsid w:val="6BAC4F3F"/>
    <w:rsid w:val="6D86476C"/>
    <w:rsid w:val="6D8F2D6B"/>
    <w:rsid w:val="6DE40131"/>
    <w:rsid w:val="6DF037D8"/>
    <w:rsid w:val="6E065D9F"/>
    <w:rsid w:val="6E904D83"/>
    <w:rsid w:val="6FF71ED2"/>
    <w:rsid w:val="6FFD34DA"/>
    <w:rsid w:val="70B45B74"/>
    <w:rsid w:val="71684223"/>
    <w:rsid w:val="73422A41"/>
    <w:rsid w:val="735F344D"/>
    <w:rsid w:val="74195626"/>
    <w:rsid w:val="74637A10"/>
    <w:rsid w:val="761D423D"/>
    <w:rsid w:val="779A705A"/>
    <w:rsid w:val="781C1BE0"/>
    <w:rsid w:val="785901FD"/>
    <w:rsid w:val="78CC079B"/>
    <w:rsid w:val="7A747570"/>
    <w:rsid w:val="7B4B52D1"/>
    <w:rsid w:val="7BA85F23"/>
    <w:rsid w:val="7C1629B1"/>
    <w:rsid w:val="7C550F12"/>
    <w:rsid w:val="7C8E6862"/>
    <w:rsid w:val="7CF77FE5"/>
    <w:rsid w:val="7D0A7D18"/>
    <w:rsid w:val="7D1961AD"/>
    <w:rsid w:val="7E1432F9"/>
    <w:rsid w:val="7E8B12AF"/>
    <w:rsid w:val="7FCD383C"/>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1072</Words>
  <Characters>1271</Characters>
  <Lines>0</Lines>
  <Paragraphs>0</Paragraphs>
  <TotalTime>3</TotalTime>
  <ScaleCrop>false</ScaleCrop>
  <LinksUpToDate>false</LinksUpToDate>
  <CharactersWithSpaces>1441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2024-06-26T10:47:00Z</cp:lastPrinted>
  <dcterms:modified xsi:type="dcterms:W3CDTF">2024-07-22T07:58:50Z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